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Nottingham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Nottingham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Nottingham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Nottingham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Nottingham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Nottingham South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62.1% </w:t>
      </w:r>
      <w:r w:rsidRPr="004747BF">
        <w:rPr>
          <w:rFonts w:ascii="Libre Franklin Light" w:eastAsia="Times New Roman" w:hAnsi="Libre Franklin Light" w:cs="Calibri Light"/>
        </w:rPr>
        <w:t xml:space="preserve">of those respondents classified as PGSI 8+ in Nottingham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Nottingham South is estimated to be </w:t>
      </w:r>
      <w:r w:rsidRPr="00773DF7">
        <w:rPr>
          <w:rFonts w:ascii="Libre Franklin Light" w:eastAsia="Times New Roman" w:hAnsi="Libre Franklin Light" w:cs="Calibri Light"/>
          <w:b/>
          <w:bCs/>
          <w:color w:val="C45911" w:themeColor="accent2" w:themeShade="BF"/>
        </w:rPr>
        <w:t xml:space="preserve">£4,140,529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Nottingham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Nottingham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ttingham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Nottingham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ttingham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Nottingham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ttingham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Nottingham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Nottingham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Nottingham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Nottingham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Nottingham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£4,140,529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Nottingham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£67,442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£1,394,747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£99,915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£51,519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£2,498,805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£4,140,529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Nottingham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Nottingham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Nottingham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Nottingham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Nottingham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Nottingham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ACFC3E6-EA42-46F3-8393-97AD28DBF8A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